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22832F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9F187A">
        <w:rPr>
          <w:b/>
          <w:i/>
          <w:noProof/>
          <w:sz w:val="28"/>
        </w:rPr>
        <w:t>3087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D917E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F187A" w:rsidRPr="1F78E601">
        <w:rPr>
          <w:rFonts w:ascii="Arial" w:hAnsi="Arial" w:cs="Arial"/>
          <w:b/>
          <w:bCs/>
          <w:highlight w:val="yellow"/>
        </w:rPr>
        <w:t>[DRAFT]</w:t>
      </w:r>
      <w:r w:rsidR="009F187A" w:rsidRPr="1F78E601">
        <w:rPr>
          <w:rFonts w:ascii="Arial" w:hAnsi="Arial" w:cs="Arial"/>
          <w:b/>
          <w:bCs/>
        </w:rPr>
        <w:t xml:space="preserve"> </w:t>
      </w:r>
      <w:r w:rsidR="009F187A">
        <w:rPr>
          <w:rFonts w:ascii="Arial" w:hAnsi="Arial" w:cs="Arial"/>
          <w:b/>
          <w:bCs/>
        </w:rPr>
        <w:t xml:space="preserve">Reply </w:t>
      </w:r>
      <w:r w:rsidR="009F187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187A" w:rsidRPr="0064767D">
        <w:rPr>
          <w:rFonts w:ascii="Arial" w:hAnsi="Arial" w:cs="Arial"/>
          <w:b/>
        </w:rPr>
        <w:t>Specification of the 256-bit air algorithms</w:t>
      </w:r>
    </w:p>
    <w:p w14:paraId="06BA196E" w14:textId="55DB56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187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F187A">
        <w:rPr>
          <w:rFonts w:ascii="Arial" w:hAnsi="Arial" w:cs="Arial"/>
          <w:b/>
          <w:bCs/>
          <w:sz w:val="22"/>
          <w:szCs w:val="22"/>
        </w:rPr>
        <w:t>S3-232353</w:t>
      </w:r>
      <w:r w:rsidR="009F187A">
        <w:rPr>
          <w:rFonts w:ascii="Arial" w:hAnsi="Arial" w:cs="Arial"/>
          <w:b/>
          <w:bCs/>
          <w:sz w:val="22"/>
          <w:szCs w:val="22"/>
        </w:rPr>
        <w:t xml:space="preserve"> / SAGE (22)-01</w:t>
      </w:r>
      <w:r w:rsidR="009F187A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F187A" w:rsidRPr="0064767D">
        <w:rPr>
          <w:rFonts w:ascii="Arial" w:hAnsi="Arial" w:cs="Arial"/>
          <w:b/>
        </w:rPr>
        <w:t xml:space="preserve">Specification of the 256-bit air </w:t>
      </w:r>
      <w:r w:rsidR="009F187A">
        <w:rPr>
          <w:rFonts w:ascii="Arial" w:hAnsi="Arial" w:cs="Arial"/>
          <w:b/>
        </w:rPr>
        <w:t xml:space="preserve">interface </w:t>
      </w:r>
      <w:r w:rsidR="009F187A" w:rsidRPr="0064767D">
        <w:rPr>
          <w:rFonts w:ascii="Arial" w:hAnsi="Arial" w:cs="Arial"/>
          <w:b/>
        </w:rPr>
        <w:t>algorithms</w:t>
      </w:r>
      <w:r w:rsidR="009F187A">
        <w:rPr>
          <w:rFonts w:ascii="Arial" w:hAnsi="Arial" w:cs="Arial"/>
          <w:b/>
          <w:bCs/>
          <w:sz w:val="22"/>
          <w:szCs w:val="22"/>
        </w:rPr>
        <w:t xml:space="preserve"> </w:t>
      </w:r>
      <w:r w:rsidR="009F187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F187A">
        <w:rPr>
          <w:rFonts w:ascii="Arial" w:hAnsi="Arial" w:cs="Arial"/>
          <w:b/>
          <w:bCs/>
          <w:sz w:val="22"/>
          <w:szCs w:val="22"/>
        </w:rPr>
        <w:t>ETSI SAGE</w:t>
      </w:r>
    </w:p>
    <w:p w14:paraId="2C6E4D6E" w14:textId="5903B8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5A8C72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D5CFD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F187A">
        <w:rPr>
          <w:rFonts w:ascii="Arial" w:hAnsi="Arial" w:cs="Arial"/>
          <w:b/>
          <w:sz w:val="22"/>
          <w:szCs w:val="22"/>
        </w:rPr>
        <w:t>Thales, Idemia (</w:t>
      </w:r>
      <w:r w:rsidR="009F187A" w:rsidRPr="00B2284E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9F187A">
        <w:rPr>
          <w:rFonts w:ascii="Arial" w:hAnsi="Arial" w:cs="Arial"/>
          <w:b/>
          <w:sz w:val="22"/>
          <w:szCs w:val="22"/>
        </w:rPr>
        <w:t>)</w:t>
      </w:r>
    </w:p>
    <w:p w14:paraId="2548326B" w14:textId="23E5D8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187A" w:rsidRPr="00A62135">
        <w:rPr>
          <w:rFonts w:ascii="Arial" w:hAnsi="Arial" w:cs="Arial"/>
          <w:b/>
          <w:bCs/>
          <w:sz w:val="22"/>
          <w:szCs w:val="22"/>
          <w:lang w:val="fr-FR"/>
        </w:rPr>
        <w:t>ETSI SAGE</w:t>
      </w:r>
    </w:p>
    <w:p w14:paraId="5DC2ED77" w14:textId="43A66C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EB1C9F4" w:rsidR="00B97703" w:rsidRPr="009F18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F18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F18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F187A" w:rsidRPr="004E692E">
        <w:rPr>
          <w:rFonts w:ascii="Arial" w:hAnsi="Arial" w:cs="Arial"/>
          <w:b/>
          <w:bCs/>
          <w:sz w:val="22"/>
          <w:szCs w:val="22"/>
          <w:lang w:val="fr-FR"/>
        </w:rPr>
        <w:t>Mireille Pauliac</w:t>
      </w:r>
    </w:p>
    <w:p w14:paraId="2F9E069A" w14:textId="03D171B0" w:rsidR="00B97703" w:rsidRPr="009F18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F18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F187A" w:rsidRPr="009F187A">
        <w:rPr>
          <w:rFonts w:ascii="Arial" w:hAnsi="Arial" w:cs="Arial"/>
          <w:b/>
          <w:bCs/>
          <w:sz w:val="22"/>
          <w:szCs w:val="22"/>
          <w:lang w:val="fr-FR"/>
        </w:rPr>
        <w:t>mireille.pauliac@thalesgroup.com</w:t>
      </w:r>
    </w:p>
    <w:p w14:paraId="1827043B" w14:textId="64C485F0" w:rsidR="009F187A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F187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FBF812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F187A" w:rsidRPr="006F40DC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3C8D3D" w14:textId="0CB05007" w:rsidR="009F187A" w:rsidRPr="004104B0" w:rsidRDefault="009F187A" w:rsidP="009F187A">
      <w:r w:rsidRPr="004104B0">
        <w:t xml:space="preserve">SA3 thanks ETSI SAGE for their LS on Specification of the 256-bit air </w:t>
      </w:r>
      <w:r>
        <w:t xml:space="preserve">interface </w:t>
      </w:r>
      <w:r w:rsidRPr="004104B0">
        <w:t>algorithms. SA3 ha</w:t>
      </w:r>
      <w:r w:rsidR="00357282">
        <w:t>s discussed the following point</w:t>
      </w:r>
      <w:r w:rsidRPr="004104B0">
        <w:t>:</w:t>
      </w:r>
    </w:p>
    <w:p w14:paraId="4303240B" w14:textId="77777777" w:rsidR="009F187A" w:rsidRDefault="009F187A" w:rsidP="009F187A">
      <w:pPr>
        <w:rPr>
          <w:color w:val="0070C0"/>
        </w:rPr>
      </w:pPr>
      <w:r w:rsidRPr="004104B0">
        <w:rPr>
          <w:b/>
          <w:u w:val="single"/>
        </w:rPr>
        <w:t>Milenage-256</w:t>
      </w:r>
      <w:r>
        <w:rPr>
          <w:color w:val="0070C0"/>
        </w:rPr>
        <w:t>:</w:t>
      </w:r>
    </w:p>
    <w:p w14:paraId="6A8A8D64" w14:textId="77777777" w:rsidR="009F187A" w:rsidRDefault="009F187A" w:rsidP="009F187A">
      <w:r>
        <w:t xml:space="preserve">ETSI SAGE provided the following side note related to Milenage-256. </w:t>
      </w:r>
    </w:p>
    <w:p w14:paraId="605F1589" w14:textId="77777777" w:rsidR="009F187A" w:rsidRPr="00603E7D" w:rsidRDefault="009F187A" w:rsidP="009F187A">
      <w:pPr>
        <w:pStyle w:val="Header"/>
        <w:spacing w:after="120"/>
        <w:ind w:left="284"/>
        <w:jc w:val="both"/>
        <w:rPr>
          <w:b w:val="0"/>
          <w:i/>
        </w:rPr>
      </w:pPr>
      <w:r w:rsidRPr="00603E7D">
        <w:rPr>
          <w:b w:val="0"/>
          <w:i/>
        </w:rPr>
        <w:t>"</w:t>
      </w:r>
      <w:r w:rsidRPr="00D024CE">
        <w:rPr>
          <w:rFonts w:ascii="Times New Roman" w:hAnsi="Times New Roman"/>
          <w:b w:val="0"/>
          <w:i/>
          <w:sz w:val="20"/>
        </w:rPr>
        <w:t>As a side note: The specifications of Milenage-256 is still ongoing. One version using Rijndael-256 is ready, but the one based on AES-128 has outstanding issues that need further work</w:t>
      </w:r>
      <w:r w:rsidRPr="00603E7D">
        <w:rPr>
          <w:b w:val="0"/>
          <w:i/>
        </w:rPr>
        <w:t>."</w:t>
      </w:r>
    </w:p>
    <w:p w14:paraId="3ACA0B4D" w14:textId="31BCF98E" w:rsidR="009F187A" w:rsidRDefault="009F187A" w:rsidP="009F187A">
      <w:r>
        <w:t>SA3 would like to highlight that in its Reply LS to ETSI SAGE in S3-212329</w:t>
      </w:r>
      <w:r w:rsidR="00C02F40">
        <w:t xml:space="preserve"> on 256-bit Milenage (May 2021)</w:t>
      </w:r>
      <w:r>
        <w:t>, SA3 provided following answers</w:t>
      </w:r>
      <w:r w:rsidR="00357282">
        <w:t>:</w:t>
      </w:r>
    </w:p>
    <w:p w14:paraId="74205D57" w14:textId="77777777" w:rsidR="009F187A" w:rsidRPr="00357282" w:rsidRDefault="009F187A" w:rsidP="009F187A">
      <w:pPr>
        <w:numPr>
          <w:ilvl w:val="0"/>
          <w:numId w:val="8"/>
        </w:numPr>
        <w:rPr>
          <w:i/>
        </w:rPr>
      </w:pPr>
      <w:r w:rsidRPr="00357282">
        <w:rPr>
          <w:i/>
        </w:rPr>
        <w:t>SA3 therefore favours a design following Option 3 (AES-128-256 with Feistel construction).</w:t>
      </w:r>
    </w:p>
    <w:p w14:paraId="18A9C0AE" w14:textId="5E717AFF" w:rsidR="009F187A" w:rsidRPr="00357282" w:rsidRDefault="009F187A" w:rsidP="009F187A">
      <w:pPr>
        <w:pStyle w:val="ListParagraph"/>
        <w:numPr>
          <w:ilvl w:val="0"/>
          <w:numId w:val="8"/>
        </w:numPr>
        <w:spacing w:after="120"/>
        <w:rPr>
          <w:i/>
        </w:rPr>
      </w:pPr>
      <w:r w:rsidRPr="00357282">
        <w:rPr>
          <w:b/>
          <w:i/>
        </w:rPr>
        <w:t>ACTION</w:t>
      </w:r>
      <w:r w:rsidRPr="00357282">
        <w:rPr>
          <w:i/>
        </w:rPr>
        <w:t xml:space="preserve">: </w:t>
      </w:r>
      <w:r w:rsidRPr="00357282">
        <w:rPr>
          <w:i/>
        </w:rPr>
        <w:t>SA3 kindly asks ETSI SAGE to proceed with the specification of Milenage-256 based on Option 3.</w:t>
      </w:r>
    </w:p>
    <w:p w14:paraId="28B1AABC" w14:textId="361BFCFA" w:rsidR="009F187A" w:rsidRDefault="00C02F40" w:rsidP="009F187A">
      <w:r>
        <w:t>Consequently, SA3 p</w:t>
      </w:r>
      <w:r w:rsidR="009F187A">
        <w:t>ref</w:t>
      </w:r>
      <w:r w:rsidR="009F187A">
        <w:t xml:space="preserve">erence is </w:t>
      </w:r>
      <w:r>
        <w:t xml:space="preserve">Milenage-256 based on </w:t>
      </w:r>
      <w:r w:rsidRPr="00C02F40">
        <w:t>AES-128-256 with Feistel construction</w:t>
      </w:r>
      <w:r>
        <w:t xml:space="preserve"> on</w:t>
      </w:r>
      <w:r w:rsidR="009F187A">
        <w:t>ly. Th</w:t>
      </w:r>
      <w:r w:rsidR="009F187A">
        <w:t>erefore</w:t>
      </w:r>
      <w:r>
        <w:t>,</w:t>
      </w:r>
      <w:r w:rsidR="009F187A">
        <w:t xml:space="preserve"> SA3 re-iterate</w:t>
      </w:r>
      <w:r w:rsidR="009F187A">
        <w:t>s</w:t>
      </w:r>
      <w:r w:rsidR="009F187A">
        <w:t xml:space="preserve"> its recommendation to </w:t>
      </w:r>
      <w:r>
        <w:t>define</w:t>
      </w:r>
      <w:r w:rsidR="009F187A">
        <w:t xml:space="preserve"> Milenage-256 based on AES-128-256 with Feistel construction only. </w:t>
      </w:r>
    </w:p>
    <w:p w14:paraId="0BB27EC0" w14:textId="182512CF" w:rsidR="009F187A" w:rsidRDefault="009F187A" w:rsidP="009F187A">
      <w:r>
        <w:t>SA3 would like to also inform ETSI SAGE that the design of Milenage-256 should also take into account SA3 decision to modify AKA to avoid keystream re-use during re-synchronization, as explained in informative Annex J of TS 33.102 (Rel-17).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0884AC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187A">
        <w:rPr>
          <w:rFonts w:ascii="Arial" w:hAnsi="Arial" w:cs="Arial"/>
          <w:b/>
        </w:rPr>
        <w:t>ETSI SAGE</w:t>
      </w:r>
    </w:p>
    <w:p w14:paraId="066613F7" w14:textId="239D13DF" w:rsidR="00B97703" w:rsidRPr="009F187A" w:rsidRDefault="00B97703" w:rsidP="009F187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187A" w:rsidRPr="009F187A">
        <w:t xml:space="preserve">SA3 kindly asks ETSI SAGE to proceed with the specification of Milenage-256 based on </w:t>
      </w:r>
      <w:r w:rsidR="00357282">
        <w:t>AES-128-256 with Feistel construction</w:t>
      </w:r>
      <w:r w:rsidR="00C02F40">
        <w:t xml:space="preserve"> only.</w:t>
      </w:r>
      <w:bookmarkStart w:id="7" w:name="_GoBack"/>
      <w:bookmarkEnd w:id="7"/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091F2" w14:textId="77777777" w:rsidR="006A7E06" w:rsidRDefault="006A7E06">
      <w:pPr>
        <w:spacing w:after="0"/>
      </w:pPr>
      <w:r>
        <w:separator/>
      </w:r>
    </w:p>
  </w:endnote>
  <w:endnote w:type="continuationSeparator" w:id="0">
    <w:p w14:paraId="2DDFA13A" w14:textId="77777777" w:rsidR="006A7E06" w:rsidRDefault="006A7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A39A8" w14:textId="77777777" w:rsidR="006A7E06" w:rsidRDefault="006A7E06">
      <w:pPr>
        <w:spacing w:after="0"/>
      </w:pPr>
      <w:r>
        <w:separator/>
      </w:r>
    </w:p>
  </w:footnote>
  <w:footnote w:type="continuationSeparator" w:id="0">
    <w:p w14:paraId="2B900865" w14:textId="77777777" w:rsidR="006A7E06" w:rsidRDefault="006A7E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C95C64"/>
    <w:multiLevelType w:val="hybridMultilevel"/>
    <w:tmpl w:val="D00007A0"/>
    <w:lvl w:ilvl="0" w:tplc="917EF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57282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526DDD"/>
    <w:rsid w:val="005B6433"/>
    <w:rsid w:val="006052AD"/>
    <w:rsid w:val="006A7E06"/>
    <w:rsid w:val="0073766B"/>
    <w:rsid w:val="007B7255"/>
    <w:rsid w:val="007F4F92"/>
    <w:rsid w:val="008758B0"/>
    <w:rsid w:val="008D772F"/>
    <w:rsid w:val="00914CD1"/>
    <w:rsid w:val="009603F6"/>
    <w:rsid w:val="009963AC"/>
    <w:rsid w:val="0099764C"/>
    <w:rsid w:val="009C01E1"/>
    <w:rsid w:val="009F187A"/>
    <w:rsid w:val="00A129D5"/>
    <w:rsid w:val="00A455B0"/>
    <w:rsid w:val="00A70448"/>
    <w:rsid w:val="00AA4FF3"/>
    <w:rsid w:val="00AE1B3E"/>
    <w:rsid w:val="00B35644"/>
    <w:rsid w:val="00B97703"/>
    <w:rsid w:val="00BA3D66"/>
    <w:rsid w:val="00C02F40"/>
    <w:rsid w:val="00C04BFC"/>
    <w:rsid w:val="00C17229"/>
    <w:rsid w:val="00CB2B16"/>
    <w:rsid w:val="00CF6087"/>
    <w:rsid w:val="00D14BB6"/>
    <w:rsid w:val="00D33624"/>
    <w:rsid w:val="00E2241D"/>
    <w:rsid w:val="00F25496"/>
    <w:rsid w:val="00F667CF"/>
    <w:rsid w:val="00F803BE"/>
    <w:rsid w:val="00FB2E7B"/>
    <w:rsid w:val="00FD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rsid w:val="009F1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2</cp:revision>
  <cp:lastPrinted>2002-04-23T07:10:00Z</cp:lastPrinted>
  <dcterms:created xsi:type="dcterms:W3CDTF">2023-05-15T12:51:00Z</dcterms:created>
  <dcterms:modified xsi:type="dcterms:W3CDTF">2023-05-15T12:51:00Z</dcterms:modified>
</cp:coreProperties>
</file>